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185" w:rsidRDefault="007A2185">
      <w:r>
        <w:rPr>
          <w:noProof/>
          <w:lang w:eastAsia="tr-TR"/>
        </w:rPr>
        <w:pict>
          <v:rect id="_x0000_s1026" style="position:absolute;margin-left:11.65pt;margin-top:22.9pt;width:444.75pt;height:132.75pt;z-index:251653120">
            <v:textbox>
              <w:txbxContent>
                <w:p w:rsidR="007A2185" w:rsidRDefault="007A2185" w:rsidP="00925954">
                  <w:pPr>
                    <w:spacing w:after="0"/>
                  </w:pPr>
                  <w:r>
                    <w:t xml:space="preserve">                                                    İMZA  GÜNÜ</w:t>
                  </w:r>
                </w:p>
                <w:p w:rsidR="007A2185" w:rsidRDefault="007A2185" w:rsidP="00925954">
                  <w:pPr>
                    <w:spacing w:after="0"/>
                  </w:pPr>
                  <w:r>
                    <w:t xml:space="preserve">   Sevdiği yazarın kasabaya geleceğini duyunca kulaklarına inanamadı.Bir iki gece düşünde bile  gördü onu .Uyanıp gördüğü düşü yorumlamaya başladı.O da kendileri gibi bir insan mıydı?Yer,</w:t>
                  </w:r>
                </w:p>
                <w:p w:rsidR="007A2185" w:rsidRDefault="007A2185" w:rsidP="00925954">
                  <w:pPr>
                    <w:spacing w:after="0"/>
                  </w:pPr>
                  <w:r>
                    <w:t>içer,güler,akşam olunca  da yatıp  uyur muydu ?</w:t>
                  </w:r>
                </w:p>
                <w:p w:rsidR="007A2185" w:rsidRDefault="007A2185" w:rsidP="00925954">
                  <w:pPr>
                    <w:spacing w:after="0"/>
                  </w:pPr>
                  <w:r>
                    <w:t xml:space="preserve">  Kafasını  kurcalayan bu tür soruların gereksizliğini  düşündü.Saçmalıyordu  herhalde?Kendi</w:t>
                  </w:r>
                </w:p>
                <w:p w:rsidR="007A2185" w:rsidRDefault="007A2185" w:rsidP="00925954">
                  <w:pPr>
                    <w:spacing w:after="0"/>
                  </w:pPr>
                  <w:r>
                    <w:t>kendine güldü.Adı kitaplara  yazılmış,ünlenmiş de olsalar onlar da kendisi  gibi insanlar değiller miydi?</w:t>
                  </w:r>
                </w:p>
                <w:p w:rsidR="007A2185" w:rsidRDefault="007A2185" w:rsidP="00925954">
                  <w:pPr>
                    <w:spacing w:after="0"/>
                  </w:pPr>
                  <w:r>
                    <w:t xml:space="preserve">                                                                                                       Mehmet GÜLER</w:t>
                  </w:r>
                </w:p>
              </w:txbxContent>
            </v:textbox>
          </v:rect>
        </w:pict>
      </w:r>
      <w:r>
        <w:t xml:space="preserve">                SÜMER  İLKÖĞRETİM OKULU  5.SINIF  TÜRKÇE DERSİ  II.DÖNEM  II.YAZILISI </w:t>
      </w:r>
    </w:p>
    <w:p w:rsidR="007A2185" w:rsidRDefault="007A2185"/>
    <w:p w:rsidR="007A2185" w:rsidRDefault="007A2185" w:rsidP="0059295A">
      <w:r>
        <w:t xml:space="preserve"> </w:t>
      </w:r>
    </w:p>
    <w:p w:rsidR="007A2185" w:rsidRPr="00925954" w:rsidRDefault="007A2185" w:rsidP="00925954"/>
    <w:p w:rsidR="007A2185" w:rsidRPr="00925954" w:rsidRDefault="007A2185" w:rsidP="00925954"/>
    <w:p w:rsidR="007A2185" w:rsidRDefault="007A2185" w:rsidP="00925954"/>
    <w:p w:rsidR="007A2185" w:rsidRDefault="007A2185" w:rsidP="00925954"/>
    <w:p w:rsidR="007A2185" w:rsidRDefault="007A2185" w:rsidP="00925954">
      <w:pPr>
        <w:rPr>
          <w:i/>
          <w:u w:val="single"/>
        </w:rPr>
      </w:pPr>
      <w:r>
        <w:rPr>
          <w:i/>
          <w:u w:val="single"/>
        </w:rPr>
        <w:t>( 1,2 ve3.</w:t>
      </w:r>
      <w:r w:rsidRPr="00925954">
        <w:rPr>
          <w:i/>
          <w:u w:val="single"/>
        </w:rPr>
        <w:t xml:space="preserve">soruları metne göre  </w:t>
      </w:r>
      <w:r w:rsidRPr="00925954">
        <w:t>cevaplayınız</w:t>
      </w:r>
      <w:r w:rsidRPr="00925954">
        <w:rPr>
          <w:i/>
          <w:u w:val="single"/>
        </w:rPr>
        <w:t>.)</w:t>
      </w:r>
    </w:p>
    <w:p w:rsidR="007A2185" w:rsidRPr="00172B72" w:rsidRDefault="007A2185" w:rsidP="00925954">
      <w:pPr>
        <w:rPr>
          <w:b/>
        </w:rPr>
      </w:pPr>
      <w:r w:rsidRPr="00172B72">
        <w:rPr>
          <w:b/>
        </w:rPr>
        <w:t>1.Metnin yazarını  şaşırtan olay  aşağıdakilerden hangisidir?</w:t>
      </w:r>
      <w:r w:rsidRPr="004B0B59">
        <w:rPr>
          <w:b/>
        </w:rPr>
        <w:t xml:space="preserve"> </w:t>
      </w:r>
      <w:r>
        <w:rPr>
          <w:b/>
        </w:rPr>
        <w:t>( 5 P)</w:t>
      </w:r>
    </w:p>
    <w:p w:rsidR="007A2185" w:rsidRDefault="007A2185" w:rsidP="00172B72">
      <w:pPr>
        <w:spacing w:after="0"/>
      </w:pPr>
      <w:r>
        <w:t>A)Sevdiği yazarı rüyasında görmesi .                              B)Sevdiği yazarın kasabaya gelecek olması.</w:t>
      </w:r>
    </w:p>
    <w:p w:rsidR="007A2185" w:rsidRDefault="007A2185" w:rsidP="00172B72">
      <w:pPr>
        <w:spacing w:after="0"/>
      </w:pPr>
      <w:r>
        <w:t>C)Sevdiği yazarın kendileri  gibi bir insan olması.         D)Sevdiği  yazarın yiyip içtikleri</w:t>
      </w:r>
    </w:p>
    <w:p w:rsidR="007A2185" w:rsidRDefault="007A2185" w:rsidP="00172B72">
      <w:pPr>
        <w:spacing w:after="0"/>
      </w:pPr>
    </w:p>
    <w:p w:rsidR="007A2185" w:rsidRPr="006B438E" w:rsidRDefault="007A2185" w:rsidP="00172B72">
      <w:pPr>
        <w:spacing w:after="0"/>
        <w:rPr>
          <w:b/>
        </w:rPr>
      </w:pPr>
      <w:r w:rsidRPr="006B438E">
        <w:rPr>
          <w:b/>
        </w:rPr>
        <w:t>2.Hangisi metnin yazarının kafasını  kurcalamaktadır?</w:t>
      </w:r>
      <w:r w:rsidRPr="004B0B59">
        <w:rPr>
          <w:b/>
        </w:rPr>
        <w:t xml:space="preserve"> </w:t>
      </w:r>
      <w:r>
        <w:rPr>
          <w:b/>
        </w:rPr>
        <w:t>( 5 P)</w:t>
      </w:r>
    </w:p>
    <w:p w:rsidR="007A2185" w:rsidRDefault="007A2185" w:rsidP="00172B72">
      <w:pPr>
        <w:spacing w:after="0"/>
      </w:pPr>
      <w:r>
        <w:t xml:space="preserve">  A) Gördüğü düş                                               B) Yazarın kasabaya  gelişi</w:t>
      </w:r>
    </w:p>
    <w:p w:rsidR="007A2185" w:rsidRDefault="007A2185" w:rsidP="00172B72">
      <w:pPr>
        <w:spacing w:after="0"/>
      </w:pPr>
      <w:r>
        <w:t xml:space="preserve">  C)Yazarın kendileri gibi olup olmadığı         D)Ünlülerin neler  yiyip içtikleri</w:t>
      </w:r>
    </w:p>
    <w:p w:rsidR="007A2185" w:rsidRDefault="007A2185" w:rsidP="006B438E"/>
    <w:p w:rsidR="007A2185" w:rsidRPr="006B438E" w:rsidRDefault="007A2185" w:rsidP="006B438E">
      <w:pPr>
        <w:rPr>
          <w:b/>
        </w:rPr>
      </w:pPr>
      <w:r w:rsidRPr="006B438E">
        <w:rPr>
          <w:b/>
        </w:rPr>
        <w:t>3) Metinde ‘kulaklarına inanamamak’’ sözcük gurubu  hangi  anlamda kurulmuştur?</w:t>
      </w:r>
      <w:r w:rsidRPr="004B0B59">
        <w:rPr>
          <w:b/>
        </w:rPr>
        <w:t xml:space="preserve"> </w:t>
      </w:r>
      <w:r>
        <w:rPr>
          <w:b/>
        </w:rPr>
        <w:t>( 5 P)</w:t>
      </w:r>
    </w:p>
    <w:p w:rsidR="007A2185" w:rsidRDefault="007A2185" w:rsidP="006B438E">
      <w:r>
        <w:t>A)Çok şaşırmak     B) Çok sevinmek   C) Çok eğlenmek    D) Çok  korkmak</w:t>
      </w:r>
    </w:p>
    <w:p w:rsidR="007A2185" w:rsidRDefault="007A2185" w:rsidP="006B438E">
      <w:r>
        <w:rPr>
          <w:noProof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27" type="#_x0000_t7" style="position:absolute;margin-left:7.9pt;margin-top:16.45pt;width:489.75pt;height:61.5pt;z-index:251654144">
            <v:textbox>
              <w:txbxContent>
                <w:p w:rsidR="007A2185" w:rsidRDefault="007A2185" w:rsidP="00A74081">
                  <w:pPr>
                    <w:spacing w:after="0"/>
                  </w:pPr>
                  <w:r>
                    <w:t xml:space="preserve">  Önemli olan,büyük şeyler……………..değil,ne  kadar………..</w:t>
                  </w:r>
                </w:p>
                <w:p w:rsidR="007A2185" w:rsidRDefault="007A2185" w:rsidP="00A74081">
                  <w:pPr>
                    <w:spacing w:after="0"/>
                  </w:pPr>
                  <w:r>
                    <w:t>olursa  olsun……………………….yapmaktır.</w:t>
                  </w:r>
                </w:p>
              </w:txbxContent>
            </v:textbox>
          </v:shape>
        </w:pict>
      </w:r>
      <w:r>
        <w:t xml:space="preserve">4)  </w:t>
      </w:r>
    </w:p>
    <w:p w:rsidR="007A2185" w:rsidRPr="00A74081" w:rsidRDefault="007A2185" w:rsidP="00A74081"/>
    <w:p w:rsidR="007A2185" w:rsidRDefault="007A2185" w:rsidP="00A74081"/>
    <w:p w:rsidR="007A2185" w:rsidRDefault="007A2185" w:rsidP="00A74081">
      <w:pPr>
        <w:rPr>
          <w:b/>
        </w:rPr>
      </w:pPr>
      <w:r w:rsidRPr="00A74081">
        <w:rPr>
          <w:b/>
        </w:rPr>
        <w:t xml:space="preserve">Tümcesini en </w:t>
      </w:r>
      <w:r w:rsidRPr="00A74081">
        <w:t>anlamlı</w:t>
      </w:r>
      <w:r w:rsidRPr="00A74081">
        <w:rPr>
          <w:b/>
        </w:rPr>
        <w:t xml:space="preserve"> biçimde tamamlayan sözcükler hangi seçenekte birlikte verilmiştir?</w:t>
      </w:r>
      <w:r w:rsidRPr="004B0B59">
        <w:rPr>
          <w:b/>
        </w:rPr>
        <w:t xml:space="preserve"> </w:t>
      </w:r>
      <w:r>
        <w:rPr>
          <w:b/>
        </w:rPr>
        <w:t>( 5 P)</w:t>
      </w:r>
    </w:p>
    <w:p w:rsidR="007A2185" w:rsidRDefault="007A2185" w:rsidP="00A261AF">
      <w:pPr>
        <w:spacing w:after="0"/>
      </w:pPr>
      <w:r>
        <w:t xml:space="preserve">A)bitirmek-çok-hatasız              B)düşünmek-küçük-önemli </w:t>
      </w:r>
    </w:p>
    <w:p w:rsidR="007A2185" w:rsidRDefault="007A2185" w:rsidP="00A261AF">
      <w:pPr>
        <w:spacing w:after="0"/>
      </w:pPr>
      <w:r>
        <w:t>C)olmak-güç-kolay                     D)yapmak-küçük  -gerekeni</w:t>
      </w:r>
    </w:p>
    <w:p w:rsidR="007A2185" w:rsidRDefault="007A2185" w:rsidP="00A261AF">
      <w:pPr>
        <w:spacing w:after="0"/>
        <w:rPr>
          <w:b/>
        </w:rPr>
      </w:pPr>
    </w:p>
    <w:p w:rsidR="007A2185" w:rsidRDefault="007A2185" w:rsidP="00A261AF">
      <w:pPr>
        <w:spacing w:after="0"/>
        <w:rPr>
          <w:b/>
        </w:rPr>
      </w:pPr>
      <w:r w:rsidRPr="00ED0E6F">
        <w:rPr>
          <w:b/>
        </w:rPr>
        <w:t xml:space="preserve">5)Hangisinde </w:t>
      </w:r>
      <w:r>
        <w:rPr>
          <w:b/>
        </w:rPr>
        <w:t>‘</w:t>
      </w:r>
      <w:r w:rsidRPr="00ED0E6F">
        <w:rPr>
          <w:b/>
        </w:rPr>
        <w:t>‘de(da)</w:t>
      </w:r>
      <w:r w:rsidRPr="00ED0E6F">
        <w:t>’’nin</w:t>
      </w:r>
      <w:r w:rsidRPr="00ED0E6F">
        <w:rPr>
          <w:b/>
        </w:rPr>
        <w:t xml:space="preserve"> yazımında yanlışlık yapılmıştır?</w:t>
      </w:r>
      <w:r w:rsidRPr="004B0B59">
        <w:rPr>
          <w:b/>
        </w:rPr>
        <w:t xml:space="preserve"> </w:t>
      </w:r>
      <w:r>
        <w:rPr>
          <w:b/>
        </w:rPr>
        <w:t>( 5 P)</w:t>
      </w:r>
    </w:p>
    <w:p w:rsidR="007A2185" w:rsidRDefault="007A2185" w:rsidP="00A261AF">
      <w:pPr>
        <w:spacing w:after="0"/>
      </w:pPr>
      <w:r>
        <w:t>A)Bebek de elindeki oyuncakla oynuyor.           B)Sende işlerini kolayca bitirirsin.</w:t>
      </w:r>
    </w:p>
    <w:p w:rsidR="007A2185" w:rsidRDefault="007A2185" w:rsidP="00A261AF">
      <w:pPr>
        <w:spacing w:after="0"/>
      </w:pPr>
      <w:r>
        <w:t>C)İstersen biz de yardım edelim.                         D)Peki sende gerekli malzemeler var mı?</w:t>
      </w:r>
    </w:p>
    <w:p w:rsidR="007A2185" w:rsidRDefault="007A2185" w:rsidP="00A261AF">
      <w:pPr>
        <w:spacing w:after="0"/>
      </w:pPr>
    </w:p>
    <w:p w:rsidR="007A2185" w:rsidRDefault="007A2185" w:rsidP="00A261AF">
      <w:pPr>
        <w:spacing w:after="0"/>
      </w:pPr>
      <w:r>
        <w:t>6)</w:t>
      </w:r>
      <w:r w:rsidRPr="00ED0E6F">
        <w:rPr>
          <w:i/>
        </w:rPr>
        <w:t>’’Bu insanlarda takdire değer  özellikler var(  )Misafirseverlik(  )doğruluk(   )hoşgörülülük(  )’’</w:t>
      </w:r>
    </w:p>
    <w:p w:rsidR="007A2185" w:rsidRDefault="007A2185" w:rsidP="00ED0E6F">
      <w:pPr>
        <w:rPr>
          <w:b/>
        </w:rPr>
      </w:pPr>
      <w:r w:rsidRPr="00A261AF">
        <w:rPr>
          <w:b/>
        </w:rPr>
        <w:t xml:space="preserve">Tümcesinde yay ayraçla belirtilen yerlere konulması gereken noktalama işaretleri hangi seçenekte doğru olarak verilmiştir? </w:t>
      </w:r>
      <w:r>
        <w:rPr>
          <w:b/>
        </w:rPr>
        <w:t>( 5 P)</w:t>
      </w:r>
    </w:p>
    <w:p w:rsidR="007A2185" w:rsidRDefault="007A2185" w:rsidP="00351E61">
      <w:pPr>
        <w:pStyle w:val="ListParagraph"/>
        <w:numPr>
          <w:ilvl w:val="0"/>
          <w:numId w:val="1"/>
        </w:numPr>
      </w:pPr>
      <w:r>
        <w:t xml:space="preserve"> (;) ( ,)(.)(!)               B)</w:t>
      </w:r>
      <w:r w:rsidRPr="00A261AF">
        <w:t xml:space="preserve"> </w:t>
      </w:r>
      <w:r>
        <w:t>(:) ( ,)(.)(…)               C)</w:t>
      </w:r>
      <w:r w:rsidRPr="00A261AF">
        <w:t xml:space="preserve"> </w:t>
      </w:r>
      <w:r>
        <w:t>(,) ( .)(,)(.)               D)</w:t>
      </w:r>
      <w:r w:rsidRPr="00A261AF">
        <w:t xml:space="preserve"> </w:t>
      </w:r>
      <w:r>
        <w:t xml:space="preserve">(:) ( ,)(,)(…)       </w:t>
      </w:r>
    </w:p>
    <w:p w:rsidR="007A2185" w:rsidRPr="00ED6E9C" w:rsidRDefault="007A2185" w:rsidP="00351E61">
      <w:pPr>
        <w:rPr>
          <w:b/>
        </w:rPr>
      </w:pPr>
      <w:r w:rsidRPr="00ED6E9C">
        <w:rPr>
          <w:b/>
        </w:rPr>
        <w:t>7)’’Hava’’sözcüğü aşağıdaki tümcelerin hangisinde ‘’durum,ortam’’anlamında kullanılmıştır?</w:t>
      </w:r>
      <w:r w:rsidRPr="004B0B59">
        <w:rPr>
          <w:b/>
        </w:rPr>
        <w:t xml:space="preserve"> </w:t>
      </w:r>
      <w:r>
        <w:rPr>
          <w:b/>
        </w:rPr>
        <w:t>( 5 P)</w:t>
      </w:r>
    </w:p>
    <w:p w:rsidR="007A2185" w:rsidRDefault="007A2185" w:rsidP="00ED6E9C">
      <w:pPr>
        <w:spacing w:after="0"/>
      </w:pPr>
      <w:r>
        <w:t>A)Hava da bulut yok,bu ne dumandır.               B)Babam suratını asınca hava değişti.</w:t>
      </w:r>
    </w:p>
    <w:p w:rsidR="007A2185" w:rsidRDefault="007A2185" w:rsidP="00ED6E9C">
      <w:pPr>
        <w:spacing w:after="0"/>
      </w:pPr>
      <w:r>
        <w:t xml:space="preserve">C)Öykülerinde Sait  Faik’in havası var.               D)Çocuğu top gibi  havaya fırlattı.        </w:t>
      </w:r>
    </w:p>
    <w:p w:rsidR="007A2185" w:rsidRDefault="007A2185" w:rsidP="00ED6E9C"/>
    <w:p w:rsidR="007A2185" w:rsidRPr="003F1FE8" w:rsidRDefault="007A2185" w:rsidP="00ED6E9C">
      <w:pPr>
        <w:rPr>
          <w:b/>
          <w:u w:val="single"/>
        </w:rPr>
      </w:pPr>
      <w:r w:rsidRPr="003F1FE8">
        <w:rPr>
          <w:b/>
        </w:rPr>
        <w:t xml:space="preserve">8)Aşağıdaki  tümcelerin hangisinde karşıt(zıt)anlamlı sözcükler bir arada  </w:t>
      </w:r>
      <w:r w:rsidRPr="003F1FE8">
        <w:rPr>
          <w:b/>
          <w:u w:val="single"/>
        </w:rPr>
        <w:t>kullanılmamıştır?</w:t>
      </w:r>
      <w:r w:rsidRPr="004B0B59">
        <w:rPr>
          <w:b/>
        </w:rPr>
        <w:t xml:space="preserve"> </w:t>
      </w:r>
      <w:r>
        <w:rPr>
          <w:b/>
        </w:rPr>
        <w:t>( 5 P)</w:t>
      </w:r>
    </w:p>
    <w:p w:rsidR="007A2185" w:rsidRDefault="007A2185" w:rsidP="003F1FE8">
      <w:pPr>
        <w:spacing w:after="0"/>
      </w:pPr>
      <w:r>
        <w:t>A)Başkan gelir gelmez toplantı başladı.       B) Kışın yaşa,yazın taşa oturulmaz.</w:t>
      </w:r>
    </w:p>
    <w:p w:rsidR="007A2185" w:rsidRPr="00ED6E9C" w:rsidRDefault="007A2185" w:rsidP="003F1FE8">
      <w:pPr>
        <w:spacing w:after="0"/>
      </w:pPr>
      <w:r>
        <w:t>C)Aza  kanaat etmeyen çoğu hiç bulamaz.   D)Oturan çocuklar zil çalınca ayağa  kalktı.</w:t>
      </w:r>
    </w:p>
    <w:p w:rsidR="007A2185" w:rsidRDefault="007A2185">
      <w:pPr>
        <w:spacing w:after="0"/>
      </w:pPr>
    </w:p>
    <w:p w:rsidR="007A2185" w:rsidRPr="003F1FE8" w:rsidRDefault="007A2185" w:rsidP="003F1FE8">
      <w:pPr>
        <w:rPr>
          <w:b/>
        </w:rPr>
      </w:pPr>
      <w:r w:rsidRPr="003F1FE8">
        <w:rPr>
          <w:b/>
        </w:rPr>
        <w:t>9)’’-cı(ci)’’eki aşağıdaki tümcelerin hangisinde eklendiği sözcüğe meslek anlamı   kazanmıştır?</w:t>
      </w:r>
      <w:r w:rsidRPr="004B0B59">
        <w:rPr>
          <w:b/>
        </w:rPr>
        <w:t xml:space="preserve"> </w:t>
      </w:r>
      <w:r>
        <w:rPr>
          <w:b/>
        </w:rPr>
        <w:t>( 5 P)</w:t>
      </w:r>
    </w:p>
    <w:p w:rsidR="007A2185" w:rsidRDefault="007A2185" w:rsidP="003F1FE8">
      <w:pPr>
        <w:spacing w:after="0"/>
      </w:pPr>
      <w:r>
        <w:t>A)Gündüz vardiyasındakiler hafta  sonu gececi oluyorlar.</w:t>
      </w:r>
    </w:p>
    <w:p w:rsidR="007A2185" w:rsidRDefault="007A2185" w:rsidP="003F1FE8">
      <w:pPr>
        <w:spacing w:after="0"/>
      </w:pPr>
      <w:r>
        <w:t>B)Yeni  verici  istasyonu hizmete  girdi.</w:t>
      </w:r>
    </w:p>
    <w:p w:rsidR="007A2185" w:rsidRDefault="007A2185" w:rsidP="003F1FE8">
      <w:pPr>
        <w:spacing w:after="0"/>
      </w:pPr>
      <w:r>
        <w:t>C)Usta,kendine bir yardımcı eleman aldı.</w:t>
      </w:r>
    </w:p>
    <w:p w:rsidR="007A2185" w:rsidRDefault="007A2185" w:rsidP="003F1FE8">
      <w:pPr>
        <w:spacing w:after="0"/>
      </w:pPr>
      <w:r>
        <w:t>D)Siteye yeni bir kapıcı  alındı.</w:t>
      </w:r>
    </w:p>
    <w:p w:rsidR="007A2185" w:rsidRDefault="007A2185" w:rsidP="003F1FE8"/>
    <w:p w:rsidR="007A2185" w:rsidRPr="00944C02" w:rsidRDefault="007A2185" w:rsidP="003F1FE8">
      <w:pPr>
        <w:rPr>
          <w:b/>
        </w:rPr>
      </w:pPr>
      <w:r w:rsidRPr="00944C02">
        <w:rPr>
          <w:b/>
        </w:rPr>
        <w:t>10) Aşağıdaki  tümcelerin hangisinde nesnel bir anlatım vardır?</w:t>
      </w:r>
      <w:r w:rsidRPr="004B0B59">
        <w:rPr>
          <w:b/>
        </w:rPr>
        <w:t xml:space="preserve"> </w:t>
      </w:r>
      <w:r>
        <w:rPr>
          <w:b/>
        </w:rPr>
        <w:t>( 5 P)</w:t>
      </w:r>
    </w:p>
    <w:p w:rsidR="007A2185" w:rsidRDefault="007A2185" w:rsidP="00944C02">
      <w:pPr>
        <w:spacing w:after="0"/>
      </w:pPr>
      <w:r>
        <w:t>A)Göreceksiniz ,Bursa şampiyon olacak.                                 B) Sümer İ.Ö Okulu en güzel  okuldur.</w:t>
      </w:r>
    </w:p>
    <w:p w:rsidR="007A2185" w:rsidRPr="003F1FE8" w:rsidRDefault="007A2185" w:rsidP="00944C02">
      <w:pPr>
        <w:spacing w:after="0"/>
      </w:pPr>
      <w:r>
        <w:t>C)Yaşamın temelinde ,karşılıklı sevgi ve saygı vardır.            D)Beyaz,diğer renklerden güzeldir.</w:t>
      </w:r>
    </w:p>
    <w:p w:rsidR="007A2185" w:rsidRDefault="007A2185">
      <w:pPr>
        <w:spacing w:after="0"/>
      </w:pPr>
    </w:p>
    <w:p w:rsidR="007A2185" w:rsidRPr="002339BA" w:rsidRDefault="007A2185" w:rsidP="002339BA">
      <w:pPr>
        <w:spacing w:after="0"/>
        <w:rPr>
          <w:b/>
        </w:rPr>
      </w:pPr>
      <w:r w:rsidRPr="002339BA">
        <w:rPr>
          <w:b/>
        </w:rPr>
        <w:t>11.’’Başarının………………….kendine  güven ………………..</w:t>
      </w:r>
      <w:r>
        <w:rPr>
          <w:b/>
        </w:rPr>
        <w:t>dur</w:t>
      </w:r>
      <w:r w:rsidRPr="002339BA">
        <w:rPr>
          <w:b/>
        </w:rPr>
        <w:t>.Tümcesinde  boş  bırakılan yerlere aşağıdakilerden hangisi  getirilmelidir?</w:t>
      </w:r>
      <w:r w:rsidRPr="004B0B59">
        <w:rPr>
          <w:b/>
        </w:rPr>
        <w:t xml:space="preserve"> </w:t>
      </w:r>
      <w:r>
        <w:rPr>
          <w:b/>
        </w:rPr>
        <w:t>( 5 P)</w:t>
      </w:r>
    </w:p>
    <w:p w:rsidR="007A2185" w:rsidRDefault="007A2185" w:rsidP="002339BA">
      <w:pPr>
        <w:spacing w:after="0"/>
      </w:pPr>
      <w:r>
        <w:t>A)anahtarı-duygusu       B)sırrı-sorunu        C)nedeni-eksikliği             D)yolu-sebebi</w:t>
      </w:r>
    </w:p>
    <w:p w:rsidR="007A2185" w:rsidRDefault="007A2185" w:rsidP="002339BA"/>
    <w:p w:rsidR="007A2185" w:rsidRPr="00144C06" w:rsidRDefault="007A2185" w:rsidP="002339BA">
      <w:pPr>
        <w:rPr>
          <w:b/>
        </w:rPr>
      </w:pPr>
      <w:r w:rsidRPr="00144C06">
        <w:rPr>
          <w:b/>
        </w:rPr>
        <w:t>12) Cümlelerdeki   fiillerin zamanlarını parantez içlerine yazalım.</w:t>
      </w:r>
      <w:r w:rsidRPr="004B0B59">
        <w:rPr>
          <w:b/>
        </w:rPr>
        <w:t xml:space="preserve"> </w:t>
      </w:r>
      <w:r>
        <w:rPr>
          <w:b/>
        </w:rPr>
        <w:t>( 5 P)</w:t>
      </w:r>
    </w:p>
    <w:p w:rsidR="007A2185" w:rsidRDefault="007A2185" w:rsidP="002339BA">
      <w:r>
        <w:t>*Zeynep  derslerine çalışıyor.    ( ………………………………………………………………………………..)</w:t>
      </w:r>
    </w:p>
    <w:p w:rsidR="007A2185" w:rsidRDefault="007A2185" w:rsidP="00144C06">
      <w:pPr>
        <w:tabs>
          <w:tab w:val="left" w:pos="2850"/>
        </w:tabs>
      </w:pPr>
      <w:r>
        <w:t>*Hafta sonu sınava girdik.</w:t>
      </w:r>
      <w:r>
        <w:tab/>
        <w:t>(…………………………………………………………………………………)</w:t>
      </w:r>
    </w:p>
    <w:p w:rsidR="007A2185" w:rsidRDefault="007A2185" w:rsidP="002339BA">
      <w:r>
        <w:t>*Ben,1967 yılında Kayseri’de doğdum.  (………………………………………………………………………)</w:t>
      </w:r>
    </w:p>
    <w:p w:rsidR="007A2185" w:rsidRDefault="007A2185" w:rsidP="002339BA">
      <w:r>
        <w:t>*Siz bu evde  oturacaksınız.   (…………………………………………………………………………)</w:t>
      </w:r>
    </w:p>
    <w:p w:rsidR="007A2185" w:rsidRDefault="007A2185" w:rsidP="002339BA">
      <w:r>
        <w:t>*Bizim öğretmen güzel ders anlatır.  (……………………………………………………………………………)</w:t>
      </w:r>
    </w:p>
    <w:p w:rsidR="007A2185" w:rsidRDefault="007A2185" w:rsidP="00144C06">
      <w:pPr>
        <w:rPr>
          <w:b/>
        </w:rPr>
      </w:pPr>
      <w:r w:rsidRPr="00144C06">
        <w:rPr>
          <w:b/>
        </w:rPr>
        <w:t>13) Şimdiki  zaman eki   hangisidir?</w:t>
      </w:r>
      <w:r>
        <w:rPr>
          <w:b/>
        </w:rPr>
        <w:t>( 5 P)</w:t>
      </w:r>
    </w:p>
    <w:p w:rsidR="007A2185" w:rsidRDefault="007A2185" w:rsidP="00144C06">
      <w:r>
        <w:t>A) –di            B) -yor           C)-ecek         D)  -ar</w:t>
      </w:r>
    </w:p>
    <w:p w:rsidR="007A2185" w:rsidRPr="00EC0F67" w:rsidRDefault="007A2185" w:rsidP="00144C06">
      <w:pPr>
        <w:rPr>
          <w:b/>
        </w:rPr>
      </w:pPr>
      <w:r>
        <w:rPr>
          <w:noProof/>
          <w:lang w:eastAsia="tr-TR"/>
        </w:rPr>
        <w:pict>
          <v:rect id="_x0000_s1028" style="position:absolute;margin-left:370.15pt;margin-top:3.65pt;width:95.25pt;height:18.75pt;z-index:251656192">
            <v:textbox>
              <w:txbxContent>
                <w:p w:rsidR="007A2185" w:rsidRDefault="007A2185" w:rsidP="00144C06">
                  <w:r>
                    <w:t>IV.olduk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256.15pt;margin-top:3.65pt;width:95.25pt;height:18.75pt;z-index:251657216">
            <v:textbox>
              <w:txbxContent>
                <w:p w:rsidR="007A2185" w:rsidRDefault="007A2185" w:rsidP="00144C06">
                  <w:r>
                    <w:t>III.futbol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142.15pt;margin-top:3.65pt;width:95.25pt;height:18.75pt;z-index:251658240">
            <v:textbox>
              <w:txbxContent>
                <w:p w:rsidR="007A2185" w:rsidRDefault="007A2185" w:rsidP="00144C06">
                  <w:r>
                    <w:t>II.birinci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26.65pt;margin-top:3.65pt;width:95.25pt;height:18.75pt;z-index:251655168">
            <v:textbox>
              <w:txbxContent>
                <w:p w:rsidR="007A2185" w:rsidRDefault="007A2185">
                  <w:r>
                    <w:t>I.turnuvasında</w:t>
                  </w:r>
                </w:p>
              </w:txbxContent>
            </v:textbox>
          </v:rect>
        </w:pict>
      </w:r>
      <w:r w:rsidRPr="00EC0F67">
        <w:rPr>
          <w:b/>
        </w:rPr>
        <w:t xml:space="preserve">14)   </w:t>
      </w:r>
    </w:p>
    <w:p w:rsidR="007A2185" w:rsidRPr="00EC0F67" w:rsidRDefault="007A2185" w:rsidP="00144C06">
      <w:pPr>
        <w:ind w:firstLine="708"/>
        <w:rPr>
          <w:b/>
        </w:rPr>
      </w:pPr>
      <w:r w:rsidRPr="00EC0F67">
        <w:rPr>
          <w:b/>
        </w:rPr>
        <w:t>Yukarıdaki sözcüklerden anlamlı ve kurallı bir cümle yapmak için nasıl sıralamalıyız?</w:t>
      </w:r>
      <w:r w:rsidRPr="004B0B59">
        <w:rPr>
          <w:b/>
        </w:rPr>
        <w:t xml:space="preserve"> </w:t>
      </w:r>
      <w:r>
        <w:rPr>
          <w:b/>
        </w:rPr>
        <w:t>( 5 P)</w:t>
      </w:r>
    </w:p>
    <w:p w:rsidR="007A2185" w:rsidRDefault="007A2185" w:rsidP="00144C06">
      <w:pPr>
        <w:ind w:firstLine="708"/>
      </w:pPr>
      <w:r>
        <w:t>A)II-IV-III-I                B) III-I-II-IV              C) III-I-IV-II           D)  IV-II-I-III</w:t>
      </w:r>
    </w:p>
    <w:p w:rsidR="007A2185" w:rsidRDefault="007A2185" w:rsidP="00EC0F67">
      <w:pPr>
        <w:rPr>
          <w:b/>
        </w:rPr>
      </w:pPr>
      <w:r>
        <w:t>15)</w:t>
      </w:r>
      <w:r w:rsidRPr="00E81B74">
        <w:rPr>
          <w:b/>
        </w:rPr>
        <w:t>Aşağıda verilen cümleler duygusal ve  abartılı anlamlar içermektedir.Cümlelerin içerdikleri anlamları  karşılarına yazınız.</w:t>
      </w:r>
      <w:r>
        <w:rPr>
          <w:b/>
        </w:rPr>
        <w:t>( 4  Puan)</w:t>
      </w:r>
    </w:p>
    <w:p w:rsidR="007A2185" w:rsidRDefault="007A2185" w:rsidP="00E81B74">
      <w:r>
        <w:t>*Filmin sonuna  doğru ağlamaya   başladı.                          ……………………………………………..</w:t>
      </w:r>
    </w:p>
    <w:p w:rsidR="007A2185" w:rsidRDefault="007A2185" w:rsidP="00E81B74">
      <w:r>
        <w:t>*Nasrettin Hoca fıkraları insanları gülmekten kırar geçirir.      ………………………………………………………..</w:t>
      </w:r>
    </w:p>
    <w:p w:rsidR="007A2185" w:rsidRDefault="007A2185" w:rsidP="00E81B74">
      <w:r>
        <w:t>*Hulusi ,yemekte  bir fırın ekmek yer.                               …………………………………………………………….</w:t>
      </w:r>
    </w:p>
    <w:p w:rsidR="007A2185" w:rsidRDefault="007A2185" w:rsidP="00E81B74">
      <w:r>
        <w:t>*Öğretmenimizin rahatsızlığı bizi hepimizi çok üzdü.       ………………………………………………………….</w:t>
      </w:r>
    </w:p>
    <w:p w:rsidR="007A2185" w:rsidRDefault="007A2185" w:rsidP="00E81B74">
      <w:pPr>
        <w:rPr>
          <w:b/>
        </w:rPr>
      </w:pPr>
      <w:r w:rsidRPr="00504840">
        <w:rPr>
          <w:b/>
        </w:rPr>
        <w:t>16)Aşağıdaki  cümleleri,verilen kelimelerle tamamlayınız.</w:t>
      </w:r>
      <w:r>
        <w:rPr>
          <w:b/>
        </w:rPr>
        <w:t>(  4 Puan)</w:t>
      </w:r>
    </w:p>
    <w:p w:rsidR="007A2185" w:rsidRDefault="007A2185" w:rsidP="00504840">
      <w:r>
        <w:rPr>
          <w:noProof/>
          <w:lang w:eastAsia="tr-TR"/>
        </w:rPr>
        <w:pict>
          <v:oval id="_x0000_s1032" style="position:absolute;margin-left:229.9pt;margin-top:8.55pt;width:91.5pt;height:30.75pt;z-index:251661312">
            <v:textbox>
              <w:txbxContent>
                <w:p w:rsidR="007A2185" w:rsidRDefault="007A2185">
                  <w:r>
                    <w:t>gibi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3" style="position:absolute;margin-left:337.9pt;margin-top:8.55pt;width:109.5pt;height:24.75pt;z-index:251662336">
            <v:textbox>
              <w:txbxContent>
                <w:p w:rsidR="007A2185" w:rsidRDefault="007A2185">
                  <w:r>
                    <w:t>kadar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4" style="position:absolute;margin-left:110.65pt;margin-top:8.55pt;width:93.75pt;height:38.25pt;z-index:251660288">
            <v:textbox>
              <w:txbxContent>
                <w:p w:rsidR="007A2185" w:rsidRDefault="007A2185">
                  <w:r>
                    <w:t>göre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5" style="position:absolute;margin-left:-.35pt;margin-top:8.55pt;width:98.25pt;height:30.75pt;z-index:251659264">
            <v:textbox>
              <w:txbxContent>
                <w:p w:rsidR="007A2185" w:rsidRDefault="007A2185">
                  <w:r>
                    <w:t>için</w:t>
                  </w:r>
                </w:p>
              </w:txbxContent>
            </v:textbox>
          </v:oval>
        </w:pict>
      </w:r>
    </w:p>
    <w:p w:rsidR="007A2185" w:rsidRDefault="007A2185" w:rsidP="00504840"/>
    <w:p w:rsidR="007A2185" w:rsidRDefault="007A2185" w:rsidP="00504840">
      <w:r>
        <w:t>*Bayrağımız…………………….vatanda  kutsaldır.</w:t>
      </w:r>
    </w:p>
    <w:p w:rsidR="007A2185" w:rsidRDefault="007A2185" w:rsidP="00504840">
      <w:r>
        <w:t>*Bana ………………………………………………………….en önemli konu  dürüstlüktür.</w:t>
      </w:r>
    </w:p>
    <w:p w:rsidR="007A2185" w:rsidRDefault="007A2185" w:rsidP="00504840">
      <w:r>
        <w:t>*Cennet……………………………..vatanımız var.</w:t>
      </w:r>
    </w:p>
    <w:p w:rsidR="007A2185" w:rsidRDefault="007A2185" w:rsidP="00504840">
      <w:r>
        <w:t>*Bu vatan ……………………………….gece  gündüz çalışmalıyız.</w:t>
      </w:r>
    </w:p>
    <w:p w:rsidR="007A2185" w:rsidRPr="00475169" w:rsidRDefault="007A2185" w:rsidP="004B0B59">
      <w:pPr>
        <w:rPr>
          <w:rFonts w:ascii="Arial" w:hAnsi="Arial" w:cs="Arial"/>
          <w:bCs/>
          <w:color w:val="000000"/>
        </w:rPr>
      </w:pPr>
      <w:r>
        <w:t>17)</w:t>
      </w:r>
      <w:r w:rsidRPr="004B0B59">
        <w:rPr>
          <w:rFonts w:ascii="Arial" w:hAnsi="Arial" w:cs="Arial"/>
          <w:bCs/>
          <w:color w:val="000000"/>
        </w:rPr>
        <w:t xml:space="preserve"> </w:t>
      </w:r>
      <w:r w:rsidRPr="00475169">
        <w:rPr>
          <w:rFonts w:ascii="Arial" w:hAnsi="Arial" w:cs="Arial"/>
          <w:bCs/>
          <w:color w:val="000000"/>
        </w:rPr>
        <w:tab/>
        <w:t xml:space="preserve">“ Bunca yıllık deneyim sonunda ben de öğrendim ki herhangi bir olay  karşısında umutsuzluğa düşüp de kendini bırakmayan, güçlüklere teslim olmayan kişi, onları göğüsleyebilir ve çoğu zaman da hepsinin üstesinden gelebilir. “ </w:t>
      </w:r>
    </w:p>
    <w:p w:rsidR="007A2185" w:rsidRPr="00475169" w:rsidRDefault="007A2185" w:rsidP="004B0B59">
      <w:pPr>
        <w:rPr>
          <w:rFonts w:ascii="Arial" w:hAnsi="Arial" w:cs="Arial"/>
          <w:b/>
          <w:bCs/>
          <w:color w:val="000000"/>
        </w:rPr>
      </w:pPr>
      <w:r w:rsidRPr="00475169">
        <w:rPr>
          <w:rFonts w:ascii="Arial" w:hAnsi="Arial" w:cs="Arial"/>
          <w:b/>
          <w:bCs/>
          <w:color w:val="000000"/>
        </w:rPr>
        <w:t xml:space="preserve"> Paragrafın ana fikri aşağıdakilerden hangisidir?</w:t>
      </w:r>
      <w:r>
        <w:rPr>
          <w:rFonts w:ascii="Arial" w:hAnsi="Arial" w:cs="Arial"/>
          <w:b/>
          <w:bCs/>
          <w:color w:val="000000"/>
        </w:rPr>
        <w:t>(5 p)</w:t>
      </w:r>
    </w:p>
    <w:p w:rsidR="007A2185" w:rsidRPr="00475169" w:rsidRDefault="007A2185" w:rsidP="004B0B59">
      <w:pPr>
        <w:spacing w:after="0"/>
        <w:rPr>
          <w:rFonts w:ascii="Arial" w:hAnsi="Arial" w:cs="Arial"/>
          <w:bCs/>
          <w:color w:val="000000"/>
        </w:rPr>
      </w:pPr>
      <w:r w:rsidRPr="00475169">
        <w:rPr>
          <w:rFonts w:ascii="Arial" w:hAnsi="Arial" w:cs="Arial"/>
          <w:bCs/>
          <w:color w:val="000000"/>
        </w:rPr>
        <w:tab/>
        <w:t>A) Deneyimler kişiye çok şey öğretir.</w:t>
      </w:r>
      <w:r w:rsidRPr="00475169">
        <w:rPr>
          <w:rFonts w:ascii="Arial" w:hAnsi="Arial" w:cs="Arial"/>
          <w:bCs/>
          <w:color w:val="000000"/>
        </w:rPr>
        <w:tab/>
      </w:r>
      <w:r w:rsidRPr="00475169">
        <w:rPr>
          <w:rFonts w:ascii="Arial" w:hAnsi="Arial" w:cs="Arial"/>
          <w:bCs/>
          <w:color w:val="000000"/>
        </w:rPr>
        <w:tab/>
      </w:r>
      <w:r w:rsidRPr="00475169">
        <w:rPr>
          <w:rFonts w:ascii="Arial" w:hAnsi="Arial" w:cs="Arial"/>
          <w:bCs/>
          <w:color w:val="000000"/>
        </w:rPr>
        <w:tab/>
      </w:r>
    </w:p>
    <w:p w:rsidR="007A2185" w:rsidRPr="00475169" w:rsidRDefault="007A2185" w:rsidP="004B0B59">
      <w:pPr>
        <w:spacing w:after="0"/>
        <w:ind w:firstLine="708"/>
        <w:rPr>
          <w:rFonts w:ascii="Arial" w:hAnsi="Arial" w:cs="Arial"/>
          <w:bCs/>
          <w:color w:val="000000"/>
        </w:rPr>
      </w:pPr>
      <w:r w:rsidRPr="00475169">
        <w:rPr>
          <w:rFonts w:ascii="Arial" w:hAnsi="Arial" w:cs="Arial"/>
          <w:bCs/>
          <w:color w:val="000000"/>
        </w:rPr>
        <w:t>B) Umutsuzluk kişinin direnme gücünü yok eder.</w:t>
      </w:r>
    </w:p>
    <w:p w:rsidR="007A2185" w:rsidRPr="00475169" w:rsidRDefault="007A2185" w:rsidP="004B0B59">
      <w:pPr>
        <w:spacing w:after="0"/>
        <w:rPr>
          <w:rFonts w:ascii="Arial" w:hAnsi="Arial" w:cs="Arial"/>
          <w:bCs/>
          <w:color w:val="000000"/>
        </w:rPr>
      </w:pPr>
      <w:r w:rsidRPr="00475169">
        <w:rPr>
          <w:rFonts w:ascii="Arial" w:hAnsi="Arial" w:cs="Arial"/>
          <w:bCs/>
          <w:color w:val="000000"/>
        </w:rPr>
        <w:tab/>
        <w:t>C) Azimli olan kişi her zorluğu yener.</w:t>
      </w:r>
      <w:r w:rsidRPr="00475169">
        <w:rPr>
          <w:rFonts w:ascii="Arial" w:hAnsi="Arial" w:cs="Arial"/>
          <w:bCs/>
          <w:color w:val="000000"/>
        </w:rPr>
        <w:tab/>
      </w:r>
    </w:p>
    <w:p w:rsidR="007A2185" w:rsidRPr="00475169" w:rsidRDefault="007A2185" w:rsidP="004B0B59">
      <w:pPr>
        <w:spacing w:after="0"/>
        <w:rPr>
          <w:rFonts w:ascii="Arial" w:hAnsi="Arial" w:cs="Arial"/>
          <w:bCs/>
          <w:color w:val="000000"/>
        </w:rPr>
      </w:pPr>
      <w:r w:rsidRPr="00475169">
        <w:rPr>
          <w:rFonts w:ascii="Arial" w:hAnsi="Arial" w:cs="Arial"/>
          <w:bCs/>
          <w:color w:val="000000"/>
        </w:rPr>
        <w:tab/>
        <w:t xml:space="preserve">D) Hayat her zaman kolay değildir. </w:t>
      </w:r>
    </w:p>
    <w:p w:rsidR="007A2185" w:rsidRDefault="007A2185" w:rsidP="00E03B3F">
      <w:pPr>
        <w:spacing w:after="0" w:line="240" w:lineRule="auto"/>
      </w:pPr>
    </w:p>
    <w:p w:rsidR="007A2185" w:rsidRPr="00E03B3F" w:rsidRDefault="007A2185" w:rsidP="00E03B3F">
      <w:pPr>
        <w:spacing w:after="0" w:line="240" w:lineRule="auto"/>
        <w:rPr>
          <w:b/>
          <w:sz w:val="24"/>
          <w:szCs w:val="24"/>
        </w:rPr>
      </w:pPr>
      <w:r w:rsidRPr="00E03B3F">
        <w:rPr>
          <w:b/>
          <w:sz w:val="24"/>
          <w:szCs w:val="24"/>
        </w:rPr>
        <w:t>18)  Aşağıdaki kelimelerden hangisi , sözlükte ‘’ bahar ‘’ kelimesinden önce yer alır?</w:t>
      </w:r>
      <w:r>
        <w:rPr>
          <w:b/>
          <w:sz w:val="24"/>
          <w:szCs w:val="24"/>
        </w:rPr>
        <w:t>(5p)</w:t>
      </w:r>
    </w:p>
    <w:p w:rsidR="007A2185" w:rsidRPr="00E03B3F" w:rsidRDefault="007A2185" w:rsidP="00E03B3F">
      <w:pPr>
        <w:rPr>
          <w:sz w:val="24"/>
          <w:szCs w:val="24"/>
        </w:rPr>
      </w:pPr>
      <w:r w:rsidRPr="00E03B3F">
        <w:rPr>
          <w:sz w:val="24"/>
          <w:szCs w:val="24"/>
        </w:rPr>
        <w:t xml:space="preserve">  A) Bahane      B)  Bahis   C)  baharat  D) bahçe </w:t>
      </w:r>
    </w:p>
    <w:p w:rsidR="007A2185" w:rsidRDefault="007A2185" w:rsidP="004B0B59">
      <w:pPr>
        <w:spacing w:after="0"/>
      </w:pPr>
    </w:p>
    <w:p w:rsidR="007A2185" w:rsidRDefault="007A2185" w:rsidP="00CE20C1">
      <w:pPr>
        <w:numPr>
          <w:ilvl w:val="0"/>
          <w:numId w:val="2"/>
        </w:numPr>
        <w:rPr>
          <w:b/>
        </w:rPr>
      </w:pPr>
      <w:r w:rsidRPr="004B0B59">
        <w:rPr>
          <w:b/>
        </w:rPr>
        <w:t>Bildiğiniz Nasrettin Hoca fıkralarından birini yazınız.(Noktalama işaretlerine uyulacak) 12 puan</w:t>
      </w:r>
    </w:p>
    <w:p w:rsidR="007A2185" w:rsidRDefault="007A2185" w:rsidP="00CE20C1">
      <w:pPr>
        <w:rPr>
          <w:b/>
        </w:rPr>
      </w:pPr>
    </w:p>
    <w:p w:rsidR="007A2185" w:rsidRPr="004B0B59" w:rsidRDefault="007A2185" w:rsidP="00CE20C1">
      <w:pPr>
        <w:rPr>
          <w:b/>
        </w:rPr>
      </w:pPr>
      <w:hyperlink r:id="rId5" w:history="1">
        <w:r w:rsidRPr="00DD72D2"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sectPr w:rsidR="007A2185" w:rsidRPr="004B0B59" w:rsidSect="00CA13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8388F"/>
    <w:multiLevelType w:val="hybridMultilevel"/>
    <w:tmpl w:val="38FEBA7C"/>
    <w:lvl w:ilvl="0" w:tplc="CAF6D5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A1917F6"/>
    <w:multiLevelType w:val="hybridMultilevel"/>
    <w:tmpl w:val="09C2A9F4"/>
    <w:lvl w:ilvl="0" w:tplc="F3F48D16">
      <w:start w:val="19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295A"/>
    <w:rsid w:val="00144C06"/>
    <w:rsid w:val="00172B72"/>
    <w:rsid w:val="002339BA"/>
    <w:rsid w:val="00351E61"/>
    <w:rsid w:val="003522DB"/>
    <w:rsid w:val="003F1FE8"/>
    <w:rsid w:val="00422B14"/>
    <w:rsid w:val="00423873"/>
    <w:rsid w:val="00475169"/>
    <w:rsid w:val="004B0B59"/>
    <w:rsid w:val="00504840"/>
    <w:rsid w:val="0059025B"/>
    <w:rsid w:val="0059295A"/>
    <w:rsid w:val="006B438E"/>
    <w:rsid w:val="007A2185"/>
    <w:rsid w:val="007A5360"/>
    <w:rsid w:val="00925954"/>
    <w:rsid w:val="00944C02"/>
    <w:rsid w:val="00A261AF"/>
    <w:rsid w:val="00A74081"/>
    <w:rsid w:val="00B809B3"/>
    <w:rsid w:val="00CA13D1"/>
    <w:rsid w:val="00CE20C1"/>
    <w:rsid w:val="00DD72D2"/>
    <w:rsid w:val="00DE696F"/>
    <w:rsid w:val="00E03B3F"/>
    <w:rsid w:val="00E81B74"/>
    <w:rsid w:val="00EC0F67"/>
    <w:rsid w:val="00ED0E6F"/>
    <w:rsid w:val="00ED6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3D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261AF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CE20C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195</TotalTime>
  <Pages>3</Pages>
  <Words>775</Words>
  <Characters>4419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İSKENDER</dc:creator>
  <cp:keywords/>
  <dc:description/>
  <cp:lastModifiedBy>edanur</cp:lastModifiedBy>
  <cp:revision>3</cp:revision>
  <dcterms:created xsi:type="dcterms:W3CDTF">2010-04-04T17:18:00Z</dcterms:created>
  <dcterms:modified xsi:type="dcterms:W3CDTF">2010-04-14T19:43:00Z</dcterms:modified>
</cp:coreProperties>
</file>